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CE95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PLOMER</w:t>
      </w:r>
      <w:r>
        <w:rPr>
          <w:rFonts w:cs="Times New Roman"/>
          <w:szCs w:val="24"/>
        </w:rPr>
        <w:t xml:space="preserve">         (fl.1483)</w:t>
      </w:r>
    </w:p>
    <w:p w14:paraId="7882E864" w14:textId="083CDBF3" w:rsidR="00D60589" w:rsidRDefault="00D60589" w:rsidP="00D6058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Wirlingha</w:t>
      </w:r>
      <w:r w:rsidR="00B73576">
        <w:rPr>
          <w:rFonts w:cs="Times New Roman"/>
          <w:szCs w:val="24"/>
        </w:rPr>
        <w:t>m</w:t>
      </w:r>
      <w:proofErr w:type="spellEnd"/>
      <w:r>
        <w:rPr>
          <w:rFonts w:cs="Times New Roman"/>
          <w:szCs w:val="24"/>
        </w:rPr>
        <w:t>, Suffolk. Clerk.</w:t>
      </w:r>
    </w:p>
    <w:p w14:paraId="511A425B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</w:p>
    <w:p w14:paraId="77708AFA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</w:p>
    <w:p w14:paraId="33908491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Rede, junior(q.v.), brought a plaint of debt against him and 4 others.</w:t>
      </w:r>
    </w:p>
    <w:p w14:paraId="4A3A904F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3BEF42D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</w:p>
    <w:p w14:paraId="0FAA3526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</w:p>
    <w:p w14:paraId="0FC59B45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</w:p>
    <w:p w14:paraId="2AE25CD7" w14:textId="77777777" w:rsidR="00D60589" w:rsidRDefault="00D60589" w:rsidP="00D6058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September 2023</w:t>
      </w:r>
    </w:p>
    <w:p w14:paraId="01C50D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E86F" w14:textId="77777777" w:rsidR="00D60589" w:rsidRDefault="00D60589" w:rsidP="009139A6">
      <w:r>
        <w:separator/>
      </w:r>
    </w:p>
  </w:endnote>
  <w:endnote w:type="continuationSeparator" w:id="0">
    <w:p w14:paraId="5A23639C" w14:textId="77777777" w:rsidR="00D60589" w:rsidRDefault="00D605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CD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032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A3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9E721" w14:textId="77777777" w:rsidR="00D60589" w:rsidRDefault="00D60589" w:rsidP="009139A6">
      <w:r>
        <w:separator/>
      </w:r>
    </w:p>
  </w:footnote>
  <w:footnote w:type="continuationSeparator" w:id="0">
    <w:p w14:paraId="1F45ABC0" w14:textId="77777777" w:rsidR="00D60589" w:rsidRDefault="00D605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25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53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73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8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3576"/>
    <w:rsid w:val="00BA00AB"/>
    <w:rsid w:val="00CB4ED9"/>
    <w:rsid w:val="00D6058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1BFCF"/>
  <w15:chartTrackingRefBased/>
  <w15:docId w15:val="{2F182EBD-5ECB-430A-921B-65487AE7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5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2023-10-11T18:56:00Z</dcterms:created>
  <dcterms:modified xsi:type="dcterms:W3CDTF">2023-10-11T18:56:00Z</dcterms:modified>
</cp:coreProperties>
</file>